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6E6" w:rsidRDefault="001C36E6" w:rsidP="001C36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(fl.1422)</w:t>
      </w:r>
    </w:p>
    <w:p w:rsidR="001C36E6" w:rsidRDefault="001C36E6" w:rsidP="001C36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Nesbit.</w:t>
      </w:r>
      <w:bookmarkStart w:id="0" w:name="_GoBack"/>
      <w:bookmarkEnd w:id="0"/>
    </w:p>
    <w:p w:rsidR="001C36E6" w:rsidRDefault="001C36E6" w:rsidP="001C36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C36E6" w:rsidRDefault="001C36E6" w:rsidP="001C36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C36E6" w:rsidRDefault="001C36E6" w:rsidP="001C36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Mar.1422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Newcastle-upon-</w:t>
      </w:r>
    </w:p>
    <w:p w:rsidR="001C36E6" w:rsidRDefault="001C36E6" w:rsidP="001C36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Tyne into lands of the late Sir John Heyron(q.v.).</w:t>
      </w:r>
    </w:p>
    <w:p w:rsidR="001C36E6" w:rsidRDefault="001C36E6" w:rsidP="001C36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21-407)</w:t>
      </w:r>
    </w:p>
    <w:p w:rsidR="001C36E6" w:rsidRDefault="001C36E6" w:rsidP="001C36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C36E6" w:rsidRDefault="001C36E6" w:rsidP="001C36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C36E6" w:rsidRPr="009058F0" w:rsidRDefault="001C36E6" w:rsidP="001C36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June 2016</w:t>
      </w:r>
    </w:p>
    <w:p w:rsidR="006B2F86" w:rsidRPr="001C36E6" w:rsidRDefault="001C36E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1C36E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6E6" w:rsidRDefault="001C36E6" w:rsidP="00E71FC3">
      <w:pPr>
        <w:spacing w:after="0" w:line="240" w:lineRule="auto"/>
      </w:pPr>
      <w:r>
        <w:separator/>
      </w:r>
    </w:p>
  </w:endnote>
  <w:endnote w:type="continuationSeparator" w:id="0">
    <w:p w:rsidR="001C36E6" w:rsidRDefault="001C36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6E6" w:rsidRDefault="001C36E6" w:rsidP="00E71FC3">
      <w:pPr>
        <w:spacing w:after="0" w:line="240" w:lineRule="auto"/>
      </w:pPr>
      <w:r>
        <w:separator/>
      </w:r>
    </w:p>
  </w:footnote>
  <w:footnote w:type="continuationSeparator" w:id="0">
    <w:p w:rsidR="001C36E6" w:rsidRDefault="001C36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6E6"/>
    <w:rsid w:val="001C36E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69457"/>
  <w15:chartTrackingRefBased/>
  <w15:docId w15:val="{23470217-3562-4F93-B061-A618700EF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2016-06-14T20:29:00Z</dcterms:created>
  <dcterms:modified xsi:type="dcterms:W3CDTF">2016-06-14T20:31:00Z</dcterms:modified>
</cp:coreProperties>
</file>